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EE67" w14:textId="75A18089" w:rsidR="00D9365D" w:rsidRPr="009E2740" w:rsidRDefault="00893E28" w:rsidP="00D9365D">
      <w:pPr>
        <w:pStyle w:val="Title"/>
        <w:rPr>
          <w:rFonts w:eastAsia="Times New Roman"/>
        </w:rPr>
      </w:pPr>
      <w:bookmarkStart w:id="0" w:name="OLE_LINK9"/>
      <w:r>
        <w:rPr>
          <w:rFonts w:eastAsia="Times New Roman"/>
        </w:rPr>
        <w:t>Konzept Hofbauten</w:t>
      </w:r>
    </w:p>
    <w:p w14:paraId="6BA5E3D2" w14:textId="5FFBA674" w:rsidR="00D9365D" w:rsidRDefault="00C214CB" w:rsidP="00D9365D">
      <w:pPr>
        <w:pStyle w:val="Subtitle"/>
      </w:pPr>
      <w:r>
        <w:t>Abteilung/Hof, Eingebende Person</w:t>
      </w:r>
      <w:r w:rsidR="004524F6">
        <w:t>, Datum aktueller Stand</w:t>
      </w:r>
    </w:p>
    <w:p w14:paraId="531E7861" w14:textId="505E073C" w:rsidR="008172D0" w:rsidRPr="008172D0" w:rsidRDefault="008172D0" w:rsidP="008172D0">
      <w:pPr>
        <w:rPr>
          <w:lang w:eastAsia="en-US"/>
        </w:rPr>
      </w:pPr>
      <w:r w:rsidRPr="000461FD">
        <w:rPr>
          <w:rFonts w:ascii="Arial" w:eastAsia="Arial" w:hAnsi="Arial" w:cs="Arial"/>
          <w:noProof/>
          <w:color w:val="000000" w:themeColor="text1"/>
        </w:rPr>
        <mc:AlternateContent>
          <mc:Choice Requires="wps">
            <w:drawing>
              <wp:inline distT="0" distB="0" distL="0" distR="0" wp14:anchorId="424874B2" wp14:editId="7C56DF1B">
                <wp:extent cx="6134100" cy="1092200"/>
                <wp:effectExtent l="0" t="0" r="19050" b="12700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0DB04" w14:textId="121615A1" w:rsidR="008172D0" w:rsidRDefault="00252AB4" w:rsidP="008172D0">
                            <w:pPr>
                              <w:spacing w:after="0"/>
                              <w:rPr>
                                <w:b/>
                                <w:bCs/>
                                <w:color w:val="EE0000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EE0000"/>
                                </w:rPr>
                                <w:id w:val="16176457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8172D0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color w:val="EE0000"/>
                                  </w:rPr>
                                  <w:t>☐</w:t>
                                </w:r>
                              </w:sdtContent>
                            </w:sdt>
                            <w:r w:rsidR="008172D0" w:rsidRPr="007B13D4">
                              <w:rPr>
                                <w:b/>
                                <w:bCs/>
                                <w:color w:val="EE0000"/>
                              </w:rPr>
                              <w:t xml:space="preserve"> Bauten mit erhöhtem Sicherheitsrisiko oder speziellen Anforderungen</w:t>
                            </w:r>
                            <w:r w:rsidR="008172D0">
                              <w:rPr>
                                <w:b/>
                                <w:bCs/>
                                <w:color w:val="EE0000"/>
                              </w:rPr>
                              <w:t xml:space="preserve"> </w:t>
                            </w:r>
                          </w:p>
                          <w:p w14:paraId="52FD0963" w14:textId="2BB9FAA2" w:rsidR="008172D0" w:rsidRPr="008172D0" w:rsidRDefault="008172D0" w:rsidP="008172D0">
                            <w:pPr>
                              <w:spacing w:after="0"/>
                              <w:rPr>
                                <w:color w:val="EE0000"/>
                              </w:rPr>
                            </w:pPr>
                            <w:r>
                              <w:rPr>
                                <w:color w:val="EE0000"/>
                              </w:rPr>
                              <w:t>(gem. Infoblatt Hofbauten, wenn dies zutrifft, ankreuzen und spezifizieren)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24874B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483pt;height:8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">
                <v:textbox>
                  <w:txbxContent>
                    <w:p w14:paraId="18D0DB04" w14:textId="121615A1" w:rsidR="008172D0" w:rsidRDefault="00252AB4" w:rsidP="008172D0">
                      <w:pPr>
                        <w:spacing w:after="0"/>
                        <w:rPr>
                          <w:b/>
                          <w:bCs/>
                          <w:color w:val="EE0000"/>
                        </w:rPr>
                      </w:pPr>
                      <w:sdt>
                        <w:sdtPr>
                          <w:rPr>
                            <w:b/>
                            <w:bCs/>
                            <w:color w:val="EE0000"/>
                          </w:rPr>
                          <w:id w:val="16176457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8172D0">
                            <w:rPr>
                              <w:rFonts w:ascii="MS Gothic" w:eastAsia="MS Gothic" w:hAnsi="MS Gothic" w:hint="eastAsia"/>
                              <w:b/>
                              <w:bCs/>
                              <w:color w:val="EE0000"/>
                            </w:rPr>
                            <w:t>☐</w:t>
                          </w:r>
                        </w:sdtContent>
                      </w:sdt>
                      <w:r w:rsidR="008172D0" w:rsidRPr="007B13D4">
                        <w:rPr>
                          <w:b/>
                          <w:bCs/>
                          <w:color w:val="EE0000"/>
                        </w:rPr>
                        <w:t xml:space="preserve"> Bauten mit erhöhtem Sicherheitsrisiko oder speziellen Anforderungen</w:t>
                      </w:r>
                      <w:r w:rsidR="008172D0">
                        <w:rPr>
                          <w:b/>
                          <w:bCs/>
                          <w:color w:val="EE0000"/>
                        </w:rPr>
                        <w:t xml:space="preserve"> </w:t>
                      </w:r>
                    </w:p>
                    <w:p w14:paraId="52FD0963" w14:textId="2BB9FAA2" w:rsidR="008172D0" w:rsidRPr="008172D0" w:rsidRDefault="008172D0" w:rsidP="008172D0">
                      <w:pPr>
                        <w:spacing w:after="0"/>
                        <w:rPr>
                          <w:color w:val="EE0000"/>
                        </w:rPr>
                      </w:pPr>
                      <w:r>
                        <w:rPr>
                          <w:color w:val="EE0000"/>
                        </w:rPr>
                        <w:t>(gem. Infoblatt Hofbauten, wenn dies zutrifft, ankreuzen und spezifizieren)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92F5CF" w14:textId="6C299D1B" w:rsidR="00E93F82" w:rsidRDefault="00E93F82" w:rsidP="00E93F82">
      <w:pPr>
        <w:pStyle w:val="Heading1"/>
      </w:pPr>
      <w:r>
        <w:t>Übersicht</w:t>
      </w:r>
    </w:p>
    <w:p w14:paraId="0FDBB526" w14:textId="2EDE2DAB" w:rsidR="00E93F82" w:rsidRDefault="00893E28" w:rsidP="00E93F82">
      <w:r>
        <w:t>Kurze Übersicht, was eure Abteilung alles bauen möchte</w:t>
      </w:r>
    </w:p>
    <w:p w14:paraId="7DCAF52C" w14:textId="57CC71BA" w:rsidR="003E38B4" w:rsidRDefault="00E46298" w:rsidP="00E46298">
      <w:pPr>
        <w:pStyle w:val="Heading2"/>
      </w:pPr>
      <w:r>
        <w:t>Anordnung auf dem Platz</w:t>
      </w:r>
    </w:p>
    <w:p w14:paraId="31808521" w14:textId="3A407238" w:rsidR="00E46298" w:rsidRDefault="00E46298" w:rsidP="00E46298">
      <w:pPr>
        <w:rPr>
          <w:lang w:eastAsia="en-US"/>
        </w:rPr>
      </w:pPr>
      <w:r>
        <w:rPr>
          <w:lang w:eastAsia="en-US"/>
        </w:rPr>
        <w:t>Wie möchtet ihr gerne euren Platz gestalten (keine Garantie), wo</w:t>
      </w:r>
      <w:r w:rsidR="00B02648">
        <w:rPr>
          <w:lang w:eastAsia="en-US"/>
        </w:rPr>
        <w:t xml:space="preserve"> kommt die</w:t>
      </w:r>
      <w:r w:rsidR="00591A9C">
        <w:rPr>
          <w:lang w:eastAsia="en-US"/>
        </w:rPr>
        <w:t xml:space="preserve"> Hofbaut</w:t>
      </w:r>
      <w:r w:rsidR="00B02648">
        <w:rPr>
          <w:lang w:eastAsia="en-US"/>
        </w:rPr>
        <w:t xml:space="preserve"> hin</w:t>
      </w:r>
      <w:r w:rsidR="00591A9C">
        <w:rPr>
          <w:lang w:eastAsia="en-US"/>
        </w:rPr>
        <w:t>, wo</w:t>
      </w:r>
      <w:r w:rsidR="00B02648">
        <w:rPr>
          <w:lang w:eastAsia="en-US"/>
        </w:rPr>
        <w:t xml:space="preserve"> die</w:t>
      </w:r>
      <w:r w:rsidR="00591A9C">
        <w:rPr>
          <w:lang w:eastAsia="en-US"/>
        </w:rPr>
        <w:t xml:space="preserve"> Schlafzelte,</w:t>
      </w:r>
      <w:r w:rsidR="00B02648">
        <w:rPr>
          <w:lang w:eastAsia="en-US"/>
        </w:rPr>
        <w:t xml:space="preserve"> der</w:t>
      </w:r>
      <w:r w:rsidR="00591A9C">
        <w:rPr>
          <w:lang w:eastAsia="en-US"/>
        </w:rPr>
        <w:t xml:space="preserve"> E</w:t>
      </w:r>
      <w:r w:rsidR="00907935">
        <w:rPr>
          <w:lang w:eastAsia="en-US"/>
        </w:rPr>
        <w:t>ingang zum Hofgelände</w:t>
      </w:r>
      <w:r w:rsidR="00B02648">
        <w:rPr>
          <w:lang w:eastAsia="en-US"/>
        </w:rPr>
        <w:t>, etc.</w:t>
      </w:r>
    </w:p>
    <w:p w14:paraId="319AD0E2" w14:textId="341BF994" w:rsidR="00907935" w:rsidRDefault="00907935" w:rsidP="00907935">
      <w:pPr>
        <w:pStyle w:val="Heading3"/>
      </w:pPr>
      <w:r>
        <w:t>Skizze</w:t>
      </w:r>
      <w:r w:rsidR="0023432D">
        <w:t xml:space="preserve"> Platzanordnung</w:t>
      </w:r>
    </w:p>
    <w:p w14:paraId="3C0A71FC" w14:textId="6605DEB7" w:rsidR="00907935" w:rsidRDefault="00907935" w:rsidP="00907935">
      <w:pPr>
        <w:pStyle w:val="Heading1"/>
      </w:pPr>
      <w:r>
        <w:t>Hofbaut</w:t>
      </w:r>
    </w:p>
    <w:p w14:paraId="43FE078B" w14:textId="685FB7EB" w:rsidR="00907935" w:rsidRDefault="00907935" w:rsidP="00907935">
      <w:pPr>
        <w:rPr>
          <w:lang w:eastAsia="en-US"/>
        </w:rPr>
      </w:pPr>
      <w:r>
        <w:rPr>
          <w:lang w:eastAsia="en-US"/>
        </w:rPr>
        <w:t>Grobe Beschreibung der Hofbaut(en)</w:t>
      </w:r>
    </w:p>
    <w:p w14:paraId="45021D66" w14:textId="556AB0A6" w:rsidR="00907935" w:rsidRDefault="00ED4175" w:rsidP="00907935">
      <w:pPr>
        <w:pStyle w:val="Heading2"/>
      </w:pPr>
      <w:r>
        <w:t>Detailbeschrieb mit Skizze</w:t>
      </w:r>
      <w:r w:rsidR="00B02648">
        <w:t>n</w:t>
      </w:r>
    </w:p>
    <w:p w14:paraId="4A280F9B" w14:textId="0FE36155" w:rsidR="00B02648" w:rsidRPr="00B02648" w:rsidRDefault="00B02648" w:rsidP="00B02648">
      <w:pPr>
        <w:rPr>
          <w:lang w:eastAsia="en-US"/>
        </w:rPr>
      </w:pPr>
      <w:r>
        <w:rPr>
          <w:lang w:eastAsia="en-US"/>
        </w:rPr>
        <w:t>…</w:t>
      </w:r>
    </w:p>
    <w:p w14:paraId="7281457C" w14:textId="15231967" w:rsidR="00B02648" w:rsidRDefault="00B02648" w:rsidP="00B02648">
      <w:pPr>
        <w:pStyle w:val="Heading2"/>
      </w:pPr>
      <w:r>
        <w:t>Materialbestelliste</w:t>
      </w:r>
    </w:p>
    <w:p w14:paraId="18F1E14A" w14:textId="1483A329" w:rsidR="00144E41" w:rsidRPr="00144E41" w:rsidRDefault="00144E41" w:rsidP="00144E41">
      <w:pPr>
        <w:rPr>
          <w:color w:val="EE0000"/>
          <w:lang w:eastAsia="en-US"/>
        </w:rPr>
      </w:pPr>
      <w:r>
        <w:rPr>
          <w:color w:val="EE0000"/>
          <w:lang w:eastAsia="en-US"/>
        </w:rPr>
        <w:t>Die obersten zwei Zeilen dienen als Beispiele, bitte bei eurer Bestellung wieder rauslöschen.</w:t>
      </w: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4810"/>
        <w:gridCol w:w="2406"/>
      </w:tblGrid>
      <w:tr w:rsidR="00D374B8" w:rsidRPr="00E449E9" w14:paraId="1617DE70" w14:textId="77777777" w:rsidTr="00E54E86">
        <w:trPr>
          <w:trHeight w:val="41"/>
        </w:trPr>
        <w:tc>
          <w:tcPr>
            <w:tcW w:w="1129" w:type="dxa"/>
            <w:vAlign w:val="center"/>
          </w:tcPr>
          <w:p w14:paraId="4DBB2814" w14:textId="7A29E63E" w:rsidR="00D374B8" w:rsidRPr="00E449E9" w:rsidRDefault="00D374B8" w:rsidP="00E54E86">
            <w:pPr>
              <w:spacing w:after="0" w:line="240" w:lineRule="auto"/>
              <w:jc w:val="center"/>
              <w:rPr>
                <w:b/>
                <w:bCs/>
              </w:rPr>
            </w:pPr>
            <w:r w:rsidRPr="00E449E9">
              <w:rPr>
                <w:b/>
                <w:bCs/>
                <w:szCs w:val="24"/>
              </w:rPr>
              <w:t>Anzahl</w:t>
            </w:r>
          </w:p>
        </w:tc>
        <w:tc>
          <w:tcPr>
            <w:tcW w:w="1276" w:type="dxa"/>
            <w:vAlign w:val="center"/>
          </w:tcPr>
          <w:p w14:paraId="1FFD6EE5" w14:textId="23C9FE97" w:rsidR="00D374B8" w:rsidRPr="00E449E9" w:rsidRDefault="00D374B8" w:rsidP="00E54E86">
            <w:pPr>
              <w:spacing w:after="0" w:line="240" w:lineRule="auto"/>
              <w:jc w:val="center"/>
              <w:rPr>
                <w:b/>
                <w:bCs/>
              </w:rPr>
            </w:pPr>
            <w:r w:rsidRPr="00E449E9">
              <w:rPr>
                <w:b/>
                <w:bCs/>
              </w:rPr>
              <w:t>Dimension</w:t>
            </w:r>
          </w:p>
        </w:tc>
        <w:tc>
          <w:tcPr>
            <w:tcW w:w="4810" w:type="dxa"/>
            <w:vAlign w:val="center"/>
          </w:tcPr>
          <w:p w14:paraId="589402AF" w14:textId="0131DE83" w:rsidR="00E54E86" w:rsidRPr="00E449E9" w:rsidRDefault="00ED17B1" w:rsidP="00E54E86">
            <w:pPr>
              <w:spacing w:after="0" w:line="240" w:lineRule="auto"/>
              <w:jc w:val="center"/>
              <w:rPr>
                <w:b/>
                <w:bCs/>
              </w:rPr>
            </w:pPr>
            <w:r w:rsidRPr="00E449E9">
              <w:rPr>
                <w:b/>
                <w:bCs/>
              </w:rPr>
              <w:t>Was</w:t>
            </w:r>
          </w:p>
        </w:tc>
        <w:tc>
          <w:tcPr>
            <w:tcW w:w="2406" w:type="dxa"/>
            <w:vAlign w:val="center"/>
          </w:tcPr>
          <w:p w14:paraId="4137D5F5" w14:textId="56CB1402" w:rsidR="00D374B8" w:rsidRPr="00E449E9" w:rsidRDefault="00ED17B1" w:rsidP="00E54E86">
            <w:pPr>
              <w:spacing w:after="0" w:line="240" w:lineRule="auto"/>
              <w:jc w:val="center"/>
              <w:rPr>
                <w:b/>
                <w:bCs/>
              </w:rPr>
            </w:pPr>
            <w:r w:rsidRPr="00E449E9">
              <w:rPr>
                <w:b/>
                <w:bCs/>
              </w:rPr>
              <w:t>Für Was</w:t>
            </w:r>
          </w:p>
        </w:tc>
      </w:tr>
      <w:tr w:rsidR="00D374B8" w:rsidRPr="00E449E9" w14:paraId="607EA913" w14:textId="77777777" w:rsidTr="00E449E9">
        <w:trPr>
          <w:trHeight w:val="170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2CBD3EA3" w14:textId="2319548A" w:rsidR="00D374B8" w:rsidRPr="00E449E9" w:rsidRDefault="00E54E8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49E9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7318C5C8" w14:textId="01069E8F" w:rsidR="00D374B8" w:rsidRPr="00E449E9" w:rsidRDefault="006E163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49E9">
              <w:rPr>
                <w:sz w:val="20"/>
                <w:szCs w:val="20"/>
              </w:rPr>
              <w:t xml:space="preserve">8m, </w:t>
            </w:r>
            <w:r w:rsidR="00E449E9" w:rsidRPr="00E449E9">
              <w:rPr>
                <w:sz w:val="20"/>
                <w:szCs w:val="20"/>
              </w:rPr>
              <w:t>20cm Durchmesser</w:t>
            </w:r>
          </w:p>
        </w:tc>
        <w:tc>
          <w:tcPr>
            <w:tcW w:w="4810" w:type="dxa"/>
            <w:shd w:val="clear" w:color="auto" w:fill="BFBFBF" w:themeFill="background1" w:themeFillShade="BF"/>
            <w:vAlign w:val="center"/>
          </w:tcPr>
          <w:p w14:paraId="1868904E" w14:textId="418AACBE" w:rsidR="00D374B8" w:rsidRPr="00E449E9" w:rsidRDefault="00E54E8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49E9">
              <w:rPr>
                <w:sz w:val="20"/>
                <w:szCs w:val="20"/>
              </w:rPr>
              <w:t>Rundholz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14:paraId="7E74C38B" w14:textId="2925D425" w:rsidR="00D374B8" w:rsidRPr="00E449E9" w:rsidRDefault="006E163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49E9">
              <w:rPr>
                <w:sz w:val="20"/>
                <w:szCs w:val="20"/>
              </w:rPr>
              <w:t>Sarasani Mast</w:t>
            </w:r>
          </w:p>
        </w:tc>
      </w:tr>
      <w:tr w:rsidR="00E54E86" w:rsidRPr="00E449E9" w14:paraId="520EF6A7" w14:textId="77777777" w:rsidTr="00144E41">
        <w:trPr>
          <w:trHeight w:val="170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042CF42A" w14:textId="60F0E3D2" w:rsidR="00E54E86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B9FA7AE" w14:textId="77777777" w:rsidR="00E54E86" w:rsidRPr="00E449E9" w:rsidRDefault="00E54E8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10" w:type="dxa"/>
            <w:shd w:val="clear" w:color="auto" w:fill="BFBFBF" w:themeFill="background1" w:themeFillShade="BF"/>
            <w:vAlign w:val="center"/>
          </w:tcPr>
          <w:p w14:paraId="46F08F6F" w14:textId="6ABAEA49" w:rsidR="00E54E86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Zeltblachen</w:t>
            </w:r>
          </w:p>
        </w:tc>
        <w:tc>
          <w:tcPr>
            <w:tcW w:w="2406" w:type="dxa"/>
            <w:shd w:val="clear" w:color="auto" w:fill="BFBFBF" w:themeFill="background1" w:themeFillShade="BF"/>
            <w:vAlign w:val="center"/>
          </w:tcPr>
          <w:p w14:paraId="15BB6B45" w14:textId="463A41E4" w:rsidR="00E54E86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Sarasani</w:t>
            </w:r>
          </w:p>
        </w:tc>
      </w:tr>
      <w:tr w:rsidR="00E54E86" w:rsidRPr="00E449E9" w14:paraId="5D14EC92" w14:textId="77777777" w:rsidTr="00E54E86">
        <w:trPr>
          <w:trHeight w:val="170"/>
        </w:trPr>
        <w:tc>
          <w:tcPr>
            <w:tcW w:w="1129" w:type="dxa"/>
            <w:vAlign w:val="center"/>
          </w:tcPr>
          <w:p w14:paraId="1905B4F1" w14:textId="77777777" w:rsidR="00E54E86" w:rsidRPr="00E449E9" w:rsidRDefault="00E54E8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AFB40CB" w14:textId="77777777" w:rsidR="00E54E86" w:rsidRPr="00E449E9" w:rsidRDefault="00E54E8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10" w:type="dxa"/>
            <w:vAlign w:val="center"/>
          </w:tcPr>
          <w:p w14:paraId="63F16AE9" w14:textId="77777777" w:rsidR="00E54E86" w:rsidRPr="00E449E9" w:rsidRDefault="00E54E8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3F9F4B34" w14:textId="77777777" w:rsidR="00E54E86" w:rsidRPr="00E449E9" w:rsidRDefault="00E54E86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4E41" w:rsidRPr="00E449E9" w14:paraId="49582CCA" w14:textId="77777777" w:rsidTr="00E54E86">
        <w:trPr>
          <w:trHeight w:val="170"/>
        </w:trPr>
        <w:tc>
          <w:tcPr>
            <w:tcW w:w="1129" w:type="dxa"/>
            <w:vAlign w:val="center"/>
          </w:tcPr>
          <w:p w14:paraId="6F1BD1D5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94DC28E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10" w:type="dxa"/>
            <w:vAlign w:val="center"/>
          </w:tcPr>
          <w:p w14:paraId="572D83E5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0829DEE2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4E41" w:rsidRPr="00E449E9" w14:paraId="5C9FDA6E" w14:textId="77777777" w:rsidTr="00E54E86">
        <w:trPr>
          <w:trHeight w:val="170"/>
        </w:trPr>
        <w:tc>
          <w:tcPr>
            <w:tcW w:w="1129" w:type="dxa"/>
            <w:vAlign w:val="center"/>
          </w:tcPr>
          <w:p w14:paraId="54AC25CF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3349AB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10" w:type="dxa"/>
            <w:vAlign w:val="center"/>
          </w:tcPr>
          <w:p w14:paraId="299E0C4D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2F4A9E18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4E41" w:rsidRPr="00E449E9" w14:paraId="5E85F075" w14:textId="77777777" w:rsidTr="00E54E86">
        <w:trPr>
          <w:trHeight w:val="170"/>
        </w:trPr>
        <w:tc>
          <w:tcPr>
            <w:tcW w:w="1129" w:type="dxa"/>
            <w:vAlign w:val="center"/>
          </w:tcPr>
          <w:p w14:paraId="568E73F5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036E9F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10" w:type="dxa"/>
            <w:vAlign w:val="center"/>
          </w:tcPr>
          <w:p w14:paraId="48B7A3D3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4814BC3B" w14:textId="77777777" w:rsidR="00144E41" w:rsidRPr="00E449E9" w:rsidRDefault="00144E41" w:rsidP="00E54E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970D52E" w14:textId="77777777" w:rsidR="00D374B8" w:rsidRPr="00D374B8" w:rsidRDefault="00D374B8" w:rsidP="00D374B8">
      <w:pPr>
        <w:rPr>
          <w:lang w:eastAsia="en-US"/>
        </w:rPr>
      </w:pPr>
    </w:p>
    <w:bookmarkEnd w:id="0"/>
    <w:p w14:paraId="2C8E9A09" w14:textId="1B766439" w:rsidR="00F73B1D" w:rsidRDefault="004B3647" w:rsidP="004B3647">
      <w:pPr>
        <w:pStyle w:val="Heading1"/>
      </w:pPr>
      <w:r>
        <w:lastRenderedPageBreak/>
        <w:t>Bauverantwortlicher</w:t>
      </w:r>
    </w:p>
    <w:p w14:paraId="2F79C7B6" w14:textId="02DDA3E9" w:rsidR="004B3647" w:rsidRDefault="004B3647" w:rsidP="004B3647">
      <w:pPr>
        <w:rPr>
          <w:lang w:eastAsia="en-US"/>
        </w:rPr>
      </w:pPr>
      <w:r>
        <w:rPr>
          <w:lang w:eastAsia="en-US"/>
        </w:rPr>
        <w:t>Name:</w:t>
      </w:r>
    </w:p>
    <w:p w14:paraId="4C488E9F" w14:textId="77777777" w:rsidR="004B3647" w:rsidRDefault="004B3647" w:rsidP="004B3647">
      <w:pPr>
        <w:rPr>
          <w:lang w:eastAsia="en-US"/>
        </w:rPr>
      </w:pPr>
      <w:r>
        <w:rPr>
          <w:lang w:eastAsia="en-US"/>
        </w:rPr>
        <w:t xml:space="preserve">Vorname: </w:t>
      </w:r>
    </w:p>
    <w:p w14:paraId="097EAB57" w14:textId="1EA8C98B" w:rsidR="004B3647" w:rsidRDefault="004B3647" w:rsidP="004B3647">
      <w:pPr>
        <w:rPr>
          <w:lang w:eastAsia="en-US"/>
        </w:rPr>
      </w:pPr>
      <w:r>
        <w:rPr>
          <w:lang w:eastAsia="en-US"/>
        </w:rPr>
        <w:t>Ceviname:</w:t>
      </w:r>
    </w:p>
    <w:p w14:paraId="4FB32AF9" w14:textId="18B56465" w:rsidR="004B3647" w:rsidRDefault="004B3647" w:rsidP="004B3647">
      <w:pPr>
        <w:rPr>
          <w:lang w:eastAsia="en-US"/>
        </w:rPr>
      </w:pPr>
      <w:r>
        <w:rPr>
          <w:lang w:eastAsia="en-US"/>
        </w:rPr>
        <w:t>Abteilung:</w:t>
      </w:r>
    </w:p>
    <w:p w14:paraId="04C8D310" w14:textId="799EC29D" w:rsidR="004B3647" w:rsidRDefault="00597808" w:rsidP="004B3647">
      <w:pPr>
        <w:rPr>
          <w:lang w:eastAsia="en-US"/>
        </w:rPr>
      </w:pPr>
      <w:r>
        <w:rPr>
          <w:lang w:eastAsia="en-US"/>
        </w:rPr>
        <w:t>Mail:</w:t>
      </w:r>
    </w:p>
    <w:p w14:paraId="524E608B" w14:textId="5DB04780" w:rsidR="00597808" w:rsidRDefault="00597808" w:rsidP="004B3647">
      <w:pPr>
        <w:rPr>
          <w:lang w:eastAsia="en-US"/>
        </w:rPr>
      </w:pPr>
      <w:r>
        <w:rPr>
          <w:lang w:eastAsia="en-US"/>
        </w:rPr>
        <w:t>Tel:</w:t>
      </w:r>
    </w:p>
    <w:p w14:paraId="45F33799" w14:textId="77777777" w:rsidR="004B3647" w:rsidRPr="004B3647" w:rsidRDefault="004B3647" w:rsidP="004B3647">
      <w:pPr>
        <w:rPr>
          <w:lang w:eastAsia="en-US"/>
        </w:rPr>
      </w:pPr>
    </w:p>
    <w:sectPr w:rsidR="004B3647" w:rsidRPr="004B3647" w:rsidSect="007D40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098" w:right="851" w:bottom="1021" w:left="1418" w:header="113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B7900" w14:textId="77777777" w:rsidR="00252AB4" w:rsidRDefault="00252AB4" w:rsidP="007D2617">
      <w:r>
        <w:separator/>
      </w:r>
    </w:p>
  </w:endnote>
  <w:endnote w:type="continuationSeparator" w:id="0">
    <w:p w14:paraId="3814CAF9" w14:textId="77777777" w:rsidR="00252AB4" w:rsidRDefault="00252AB4" w:rsidP="007D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ontserrat ExtraBold"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2A133" w14:textId="77777777" w:rsidR="009A1444" w:rsidRDefault="009A14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0F271" w14:textId="11CD74FB" w:rsidR="00F64030" w:rsidRDefault="007D4065">
    <w:r>
      <w:fldChar w:fldCharType="begin"/>
    </w:r>
    <w:r>
      <w:instrText xml:space="preserve"> TIME \@ "d. MMMM yyyy" </w:instrText>
    </w:r>
    <w:r>
      <w:fldChar w:fldCharType="separate"/>
    </w:r>
    <w:r w:rsidR="002C3D80">
      <w:rPr>
        <w:noProof/>
      </w:rPr>
      <w:t xml:space="preserve">16. </w:t>
    </w:r>
    <w:r w:rsidR="002C3D80">
      <w:rPr>
        <w:noProof/>
      </w:rPr>
      <w:t>Juni 2026</w:t>
    </w:r>
    <w:r>
      <w:fldChar w:fldCharType="end"/>
    </w:r>
    <w:r w:rsidR="00CF1DDB">
      <w:ptab w:relativeTo="margin" w:alignment="right" w:leader="none"/>
    </w:r>
    <w:r w:rsidR="00CF1DDB" w:rsidRPr="00CF1DDB">
      <w:fldChar w:fldCharType="begin"/>
    </w:r>
    <w:r w:rsidR="00CF1DDB" w:rsidRPr="00CF1DDB">
      <w:instrText xml:space="preserve"> PAGE   \* MERGEFORMAT </w:instrText>
    </w:r>
    <w:r w:rsidR="00CF1DDB" w:rsidRPr="00CF1DDB">
      <w:fldChar w:fldCharType="separate"/>
    </w:r>
    <w:r w:rsidR="00CF1DDB" w:rsidRPr="00CF1DDB">
      <w:rPr>
        <w:noProof/>
      </w:rPr>
      <w:t>1</w:t>
    </w:r>
    <w:r w:rsidR="00CF1DDB" w:rsidRPr="00CF1DD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C2DEF" w14:textId="17A64B20" w:rsidR="00DC2EF6" w:rsidRPr="00CF1DDB" w:rsidRDefault="007D4065" w:rsidP="00CF1DDB">
    <w:pPr>
      <w:pStyle w:val="Footer"/>
    </w:pPr>
    <w:r>
      <w:fldChar w:fldCharType="begin"/>
    </w:r>
    <w:r>
      <w:instrText xml:space="preserve"> TIME \@ "d. MMMM yyyy" </w:instrText>
    </w:r>
    <w:r>
      <w:fldChar w:fldCharType="separate"/>
    </w:r>
    <w:r w:rsidR="002C3D80">
      <w:rPr>
        <w:noProof/>
      </w:rPr>
      <w:t xml:space="preserve">16. </w:t>
    </w:r>
    <w:r w:rsidR="002C3D80">
      <w:rPr>
        <w:noProof/>
      </w:rPr>
      <w:t>Juni 2026</w:t>
    </w:r>
    <w:r>
      <w:fldChar w:fldCharType="end"/>
    </w:r>
    <w:r w:rsidR="00CF1DDB">
      <w:ptab w:relativeTo="margin" w:alignment="right" w:leader="none"/>
    </w:r>
    <w:r w:rsidR="00CF1DDB" w:rsidRPr="00CF1DDB">
      <w:fldChar w:fldCharType="begin"/>
    </w:r>
    <w:r w:rsidR="00CF1DDB" w:rsidRPr="00CF1DDB">
      <w:instrText xml:space="preserve"> PAGE   \* MERGEFORMAT </w:instrText>
    </w:r>
    <w:r w:rsidR="00CF1DDB" w:rsidRPr="00CF1DDB">
      <w:fldChar w:fldCharType="separate"/>
    </w:r>
    <w:r w:rsidR="00CF1DDB" w:rsidRPr="00CF1DDB">
      <w:rPr>
        <w:noProof/>
      </w:rPr>
      <w:t>1</w:t>
    </w:r>
    <w:r w:rsidR="00CF1DDB" w:rsidRPr="00CF1DD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E7D89" w14:textId="77777777" w:rsidR="00252AB4" w:rsidRDefault="00252AB4" w:rsidP="007D2617">
      <w:r>
        <w:separator/>
      </w:r>
    </w:p>
  </w:footnote>
  <w:footnote w:type="continuationSeparator" w:id="0">
    <w:p w14:paraId="00708ADE" w14:textId="77777777" w:rsidR="00252AB4" w:rsidRDefault="00252AB4" w:rsidP="007D2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965C8" w14:textId="77777777" w:rsidR="009A1444" w:rsidRDefault="009A14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2CCF3" w14:textId="77777777" w:rsidR="00CF1DDB" w:rsidRDefault="00CF1DDB">
    <w:pPr>
      <w:pStyle w:val="Header"/>
    </w:pPr>
    <w:r>
      <w:rPr>
        <w:rFonts w:hint="eastAsia"/>
        <w:noProof/>
      </w:rPr>
      <w:drawing>
        <wp:anchor distT="0" distB="0" distL="114300" distR="114300" simplePos="0" relativeHeight="251658241" behindDoc="1" locked="0" layoutInCell="1" allowOverlap="1" wp14:anchorId="1FED5DE8" wp14:editId="0C0DE592">
          <wp:simplePos x="0" y="0"/>
          <wp:positionH relativeFrom="margin">
            <wp:posOffset>4599686</wp:posOffset>
          </wp:positionH>
          <wp:positionV relativeFrom="margin">
            <wp:posOffset>-1387247</wp:posOffset>
          </wp:positionV>
          <wp:extent cx="1510748" cy="930873"/>
          <wp:effectExtent l="0" t="0" r="0" b="3175"/>
          <wp:wrapNone/>
          <wp:docPr id="226206510" name="Grafik 7" descr="A logo of a ten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6517552" name="Grafik 7" descr="A logo of a ten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0748" cy="9308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4D376E" w14:textId="77777777" w:rsidR="00CF1DDB" w:rsidRDefault="00CF1DDB">
    <w:pPr>
      <w:pStyle w:val="Header"/>
    </w:pPr>
  </w:p>
  <w:p w14:paraId="0D5456CC" w14:textId="77777777" w:rsidR="00CF1DDB" w:rsidRDefault="00CF1DDB">
    <w:pPr>
      <w:pStyle w:val="Header"/>
    </w:pPr>
  </w:p>
  <w:p w14:paraId="77928FCC" w14:textId="77777777" w:rsidR="00CF1DDB" w:rsidRDefault="00CF1DDB">
    <w:pPr>
      <w:pStyle w:val="Header"/>
    </w:pPr>
  </w:p>
  <w:p w14:paraId="4CA36E15" w14:textId="77777777" w:rsidR="00CF1DDB" w:rsidRDefault="00CF1DDB">
    <w:pPr>
      <w:pStyle w:val="Header"/>
    </w:pPr>
  </w:p>
  <w:p w14:paraId="34C307E7" w14:textId="77777777" w:rsidR="00CF1DDB" w:rsidRDefault="00CF1D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726F6" w14:textId="77777777" w:rsidR="007C32F3" w:rsidRDefault="007C32F3" w:rsidP="0072282A">
    <w:pPr>
      <w:pStyle w:val="Header"/>
    </w:pPr>
    <w:r>
      <w:rPr>
        <w:rFonts w:hint="eastAsia"/>
        <w:noProof/>
      </w:rPr>
      <w:drawing>
        <wp:anchor distT="0" distB="0" distL="114300" distR="114300" simplePos="0" relativeHeight="251658240" behindDoc="1" locked="0" layoutInCell="1" allowOverlap="1" wp14:anchorId="19A8D690" wp14:editId="6B0E604D">
          <wp:simplePos x="0" y="0"/>
          <wp:positionH relativeFrom="margin">
            <wp:posOffset>635</wp:posOffset>
          </wp:positionH>
          <wp:positionV relativeFrom="margin">
            <wp:posOffset>-1344325</wp:posOffset>
          </wp:positionV>
          <wp:extent cx="1510748" cy="930873"/>
          <wp:effectExtent l="0" t="0" r="0" b="3175"/>
          <wp:wrapNone/>
          <wp:docPr id="1136517552" name="Grafik 7" descr="A logo of a ten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6517552" name="Grafik 7" descr="A logo of a ten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0748" cy="9308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BE8355" w14:textId="77777777" w:rsidR="007C32F3" w:rsidRDefault="007C32F3" w:rsidP="0072282A">
    <w:pPr>
      <w:pStyle w:val="Header"/>
    </w:pPr>
  </w:p>
  <w:p w14:paraId="63C13728" w14:textId="77777777" w:rsidR="007C32F3" w:rsidRDefault="007C32F3" w:rsidP="0072282A">
    <w:pPr>
      <w:pStyle w:val="Header"/>
    </w:pPr>
  </w:p>
  <w:p w14:paraId="066DED4D" w14:textId="77777777" w:rsidR="007C32F3" w:rsidRDefault="007C32F3" w:rsidP="0072282A">
    <w:pPr>
      <w:pStyle w:val="Header"/>
    </w:pPr>
  </w:p>
  <w:p w14:paraId="42354870" w14:textId="77777777" w:rsidR="007C32F3" w:rsidRDefault="007C32F3" w:rsidP="0072282A">
    <w:pPr>
      <w:pStyle w:val="Header"/>
    </w:pPr>
  </w:p>
  <w:p w14:paraId="1128C3A3" w14:textId="77777777" w:rsidR="00FA5E4C" w:rsidRPr="0072282A" w:rsidRDefault="00FA5E4C" w:rsidP="00722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60C4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06ACD"/>
    <w:multiLevelType w:val="hybridMultilevel"/>
    <w:tmpl w:val="06A09DC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DA7EAB"/>
    <w:multiLevelType w:val="hybridMultilevel"/>
    <w:tmpl w:val="55307D6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92020"/>
    <w:multiLevelType w:val="hybridMultilevel"/>
    <w:tmpl w:val="3D06643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10EA8"/>
    <w:multiLevelType w:val="multilevel"/>
    <w:tmpl w:val="E1200D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2983595"/>
    <w:multiLevelType w:val="hybridMultilevel"/>
    <w:tmpl w:val="82AC995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B851E2"/>
    <w:multiLevelType w:val="hybridMultilevel"/>
    <w:tmpl w:val="3CB455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D7558"/>
    <w:multiLevelType w:val="hybridMultilevel"/>
    <w:tmpl w:val="E5EC54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56FA9"/>
    <w:multiLevelType w:val="multilevel"/>
    <w:tmpl w:val="CD3AD9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19390976">
    <w:abstractNumId w:val="8"/>
  </w:num>
  <w:num w:numId="2" w16cid:durableId="523832075">
    <w:abstractNumId w:val="8"/>
  </w:num>
  <w:num w:numId="3" w16cid:durableId="218446801">
    <w:abstractNumId w:val="8"/>
  </w:num>
  <w:num w:numId="4" w16cid:durableId="1522861382">
    <w:abstractNumId w:val="8"/>
  </w:num>
  <w:num w:numId="5" w16cid:durableId="711418103">
    <w:abstractNumId w:val="8"/>
  </w:num>
  <w:num w:numId="6" w16cid:durableId="1482040753">
    <w:abstractNumId w:val="8"/>
  </w:num>
  <w:num w:numId="7" w16cid:durableId="833226222">
    <w:abstractNumId w:val="8"/>
  </w:num>
  <w:num w:numId="8" w16cid:durableId="1120030120">
    <w:abstractNumId w:val="8"/>
  </w:num>
  <w:num w:numId="9" w16cid:durableId="1253781174">
    <w:abstractNumId w:val="8"/>
  </w:num>
  <w:num w:numId="10" w16cid:durableId="215287434">
    <w:abstractNumId w:val="8"/>
  </w:num>
  <w:num w:numId="11" w16cid:durableId="280306768">
    <w:abstractNumId w:val="2"/>
  </w:num>
  <w:num w:numId="12" w16cid:durableId="106823843">
    <w:abstractNumId w:val="0"/>
  </w:num>
  <w:num w:numId="13" w16cid:durableId="901334973">
    <w:abstractNumId w:val="3"/>
  </w:num>
  <w:num w:numId="14" w16cid:durableId="707951737">
    <w:abstractNumId w:val="7"/>
  </w:num>
  <w:num w:numId="15" w16cid:durableId="75254059">
    <w:abstractNumId w:val="4"/>
  </w:num>
  <w:num w:numId="16" w16cid:durableId="834229113">
    <w:abstractNumId w:val="6"/>
  </w:num>
  <w:num w:numId="17" w16cid:durableId="421606726">
    <w:abstractNumId w:val="1"/>
  </w:num>
  <w:num w:numId="18" w16cid:durableId="154223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283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078"/>
    <w:rsid w:val="00005EE9"/>
    <w:rsid w:val="000461FD"/>
    <w:rsid w:val="00053862"/>
    <w:rsid w:val="00062022"/>
    <w:rsid w:val="000663C3"/>
    <w:rsid w:val="00072B7C"/>
    <w:rsid w:val="000745A8"/>
    <w:rsid w:val="00096B81"/>
    <w:rsid w:val="000B4601"/>
    <w:rsid w:val="000D3428"/>
    <w:rsid w:val="000D3B57"/>
    <w:rsid w:val="00125826"/>
    <w:rsid w:val="001429A4"/>
    <w:rsid w:val="00143829"/>
    <w:rsid w:val="00144E41"/>
    <w:rsid w:val="00155D11"/>
    <w:rsid w:val="0017516C"/>
    <w:rsid w:val="00193321"/>
    <w:rsid w:val="001B4CFC"/>
    <w:rsid w:val="001C136D"/>
    <w:rsid w:val="001C63A5"/>
    <w:rsid w:val="001E06B5"/>
    <w:rsid w:val="001F3743"/>
    <w:rsid w:val="00202D00"/>
    <w:rsid w:val="0023432D"/>
    <w:rsid w:val="00235F2D"/>
    <w:rsid w:val="002504F1"/>
    <w:rsid w:val="00252AB4"/>
    <w:rsid w:val="00254F65"/>
    <w:rsid w:val="0026453E"/>
    <w:rsid w:val="00267DEA"/>
    <w:rsid w:val="002833BC"/>
    <w:rsid w:val="002B75A6"/>
    <w:rsid w:val="002B79B4"/>
    <w:rsid w:val="002C3D80"/>
    <w:rsid w:val="003066E9"/>
    <w:rsid w:val="00333320"/>
    <w:rsid w:val="00360CE1"/>
    <w:rsid w:val="003619C3"/>
    <w:rsid w:val="00363C7D"/>
    <w:rsid w:val="003844BC"/>
    <w:rsid w:val="003B2A8B"/>
    <w:rsid w:val="003B4DD5"/>
    <w:rsid w:val="003C3D4A"/>
    <w:rsid w:val="003D651E"/>
    <w:rsid w:val="003E09A7"/>
    <w:rsid w:val="003E38B4"/>
    <w:rsid w:val="004103B2"/>
    <w:rsid w:val="00430004"/>
    <w:rsid w:val="0044265E"/>
    <w:rsid w:val="004524F6"/>
    <w:rsid w:val="0045731A"/>
    <w:rsid w:val="00472079"/>
    <w:rsid w:val="00482682"/>
    <w:rsid w:val="00484CAA"/>
    <w:rsid w:val="0049345F"/>
    <w:rsid w:val="00497878"/>
    <w:rsid w:val="004B3647"/>
    <w:rsid w:val="004E3E8C"/>
    <w:rsid w:val="004F77A8"/>
    <w:rsid w:val="0050250A"/>
    <w:rsid w:val="00505575"/>
    <w:rsid w:val="00526713"/>
    <w:rsid w:val="005421F6"/>
    <w:rsid w:val="00545463"/>
    <w:rsid w:val="00556481"/>
    <w:rsid w:val="00562481"/>
    <w:rsid w:val="00565144"/>
    <w:rsid w:val="00591A9C"/>
    <w:rsid w:val="005945CD"/>
    <w:rsid w:val="00597808"/>
    <w:rsid w:val="005B3939"/>
    <w:rsid w:val="005B76DA"/>
    <w:rsid w:val="005D2980"/>
    <w:rsid w:val="005D56A9"/>
    <w:rsid w:val="006252E4"/>
    <w:rsid w:val="00630B2D"/>
    <w:rsid w:val="006324EB"/>
    <w:rsid w:val="00633733"/>
    <w:rsid w:val="00642B87"/>
    <w:rsid w:val="00642BBB"/>
    <w:rsid w:val="00642C82"/>
    <w:rsid w:val="006449D9"/>
    <w:rsid w:val="00651EC7"/>
    <w:rsid w:val="006953D1"/>
    <w:rsid w:val="006B7F35"/>
    <w:rsid w:val="006C0AD7"/>
    <w:rsid w:val="006E1636"/>
    <w:rsid w:val="006E2E95"/>
    <w:rsid w:val="006E4DDB"/>
    <w:rsid w:val="006F4DD1"/>
    <w:rsid w:val="006F5B6D"/>
    <w:rsid w:val="00701BBB"/>
    <w:rsid w:val="00711C06"/>
    <w:rsid w:val="007146DE"/>
    <w:rsid w:val="00720255"/>
    <w:rsid w:val="0072282A"/>
    <w:rsid w:val="00722F85"/>
    <w:rsid w:val="00745DC7"/>
    <w:rsid w:val="00747D7E"/>
    <w:rsid w:val="00773687"/>
    <w:rsid w:val="007929C3"/>
    <w:rsid w:val="007A4B67"/>
    <w:rsid w:val="007B13D4"/>
    <w:rsid w:val="007C32F3"/>
    <w:rsid w:val="007D2617"/>
    <w:rsid w:val="007D4065"/>
    <w:rsid w:val="007E7906"/>
    <w:rsid w:val="007F64F4"/>
    <w:rsid w:val="0081407C"/>
    <w:rsid w:val="008172D0"/>
    <w:rsid w:val="00837CC5"/>
    <w:rsid w:val="00863529"/>
    <w:rsid w:val="00893E28"/>
    <w:rsid w:val="008A0B47"/>
    <w:rsid w:val="008E205F"/>
    <w:rsid w:val="00907935"/>
    <w:rsid w:val="009155FC"/>
    <w:rsid w:val="0095780F"/>
    <w:rsid w:val="00962EA8"/>
    <w:rsid w:val="0096782D"/>
    <w:rsid w:val="00983F00"/>
    <w:rsid w:val="00993539"/>
    <w:rsid w:val="00993C11"/>
    <w:rsid w:val="00997CF0"/>
    <w:rsid w:val="009A1444"/>
    <w:rsid w:val="009B1B09"/>
    <w:rsid w:val="009C2D4F"/>
    <w:rsid w:val="009E3744"/>
    <w:rsid w:val="009E4078"/>
    <w:rsid w:val="00A11A89"/>
    <w:rsid w:val="00A143F8"/>
    <w:rsid w:val="00A26F13"/>
    <w:rsid w:val="00A46764"/>
    <w:rsid w:val="00A91F78"/>
    <w:rsid w:val="00A94AE8"/>
    <w:rsid w:val="00AB5E47"/>
    <w:rsid w:val="00AD3484"/>
    <w:rsid w:val="00AE1457"/>
    <w:rsid w:val="00AE1C3D"/>
    <w:rsid w:val="00AF378A"/>
    <w:rsid w:val="00AF7111"/>
    <w:rsid w:val="00B02648"/>
    <w:rsid w:val="00B07CFB"/>
    <w:rsid w:val="00B13AA6"/>
    <w:rsid w:val="00B37539"/>
    <w:rsid w:val="00BA4101"/>
    <w:rsid w:val="00BB7386"/>
    <w:rsid w:val="00BC6364"/>
    <w:rsid w:val="00C00E57"/>
    <w:rsid w:val="00C014A8"/>
    <w:rsid w:val="00C214CB"/>
    <w:rsid w:val="00C41FDA"/>
    <w:rsid w:val="00C45958"/>
    <w:rsid w:val="00C74FDC"/>
    <w:rsid w:val="00C75C59"/>
    <w:rsid w:val="00C9192E"/>
    <w:rsid w:val="00CA3799"/>
    <w:rsid w:val="00CC0D0C"/>
    <w:rsid w:val="00CC2261"/>
    <w:rsid w:val="00CD3511"/>
    <w:rsid w:val="00CE3208"/>
    <w:rsid w:val="00CF1DDB"/>
    <w:rsid w:val="00CF2585"/>
    <w:rsid w:val="00D10168"/>
    <w:rsid w:val="00D11350"/>
    <w:rsid w:val="00D12324"/>
    <w:rsid w:val="00D234E6"/>
    <w:rsid w:val="00D374B8"/>
    <w:rsid w:val="00D730D0"/>
    <w:rsid w:val="00D77D88"/>
    <w:rsid w:val="00D847ED"/>
    <w:rsid w:val="00D93289"/>
    <w:rsid w:val="00D9365D"/>
    <w:rsid w:val="00DC2EF6"/>
    <w:rsid w:val="00DF770F"/>
    <w:rsid w:val="00E13722"/>
    <w:rsid w:val="00E1399B"/>
    <w:rsid w:val="00E449E9"/>
    <w:rsid w:val="00E46298"/>
    <w:rsid w:val="00E4639B"/>
    <w:rsid w:val="00E54E86"/>
    <w:rsid w:val="00E81813"/>
    <w:rsid w:val="00E84A8E"/>
    <w:rsid w:val="00E93F82"/>
    <w:rsid w:val="00EA384E"/>
    <w:rsid w:val="00EB0A01"/>
    <w:rsid w:val="00EC4EE6"/>
    <w:rsid w:val="00EC6535"/>
    <w:rsid w:val="00ED17B1"/>
    <w:rsid w:val="00ED4175"/>
    <w:rsid w:val="00EE08B1"/>
    <w:rsid w:val="00F212AD"/>
    <w:rsid w:val="00F56596"/>
    <w:rsid w:val="00F63218"/>
    <w:rsid w:val="00F63E66"/>
    <w:rsid w:val="00F64030"/>
    <w:rsid w:val="00F73B1D"/>
    <w:rsid w:val="00F9596C"/>
    <w:rsid w:val="00F96CA5"/>
    <w:rsid w:val="00FA3DEE"/>
    <w:rsid w:val="00FA4B4C"/>
    <w:rsid w:val="00FA5631"/>
    <w:rsid w:val="00FA5E4C"/>
    <w:rsid w:val="00FB0010"/>
    <w:rsid w:val="00FD0AE6"/>
    <w:rsid w:val="00FE2592"/>
    <w:rsid w:val="00FF68F4"/>
    <w:rsid w:val="0FD7DF06"/>
    <w:rsid w:val="100FA303"/>
    <w:rsid w:val="46C972F2"/>
    <w:rsid w:val="7953A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2075EE"/>
  <w14:defaultImageDpi w14:val="300"/>
  <w15:docId w15:val="{86D77856-9BE3-41AF-998E-EEF8B927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onveniat-Standardtext"/>
    <w:qFormat/>
    <w:rsid w:val="00630B2D"/>
    <w:pPr>
      <w:spacing w:after="160" w:line="276" w:lineRule="auto"/>
      <w:jc w:val="both"/>
    </w:pPr>
    <w:rPr>
      <w:rFonts w:ascii="Helvetica" w:hAnsi="Helvetica" w:cs="Times New Roman (Textkörper CS)"/>
      <w:sz w:val="22"/>
      <w:lang w:val="de-CH"/>
    </w:rPr>
  </w:style>
  <w:style w:type="paragraph" w:styleId="Heading1">
    <w:name w:val="heading 1"/>
    <w:aliases w:val="Conveniat-Überschrift 1"/>
    <w:basedOn w:val="Normal"/>
    <w:next w:val="Normal"/>
    <w:link w:val="Heading1Char"/>
    <w:autoRedefine/>
    <w:uiPriority w:val="9"/>
    <w:qFormat/>
    <w:rsid w:val="00E1399B"/>
    <w:pPr>
      <w:keepNext/>
      <w:keepLines/>
      <w:numPr>
        <w:numId w:val="10"/>
      </w:numPr>
      <w:spacing w:before="360" w:after="120"/>
      <w:jc w:val="left"/>
      <w:outlineLvl w:val="0"/>
    </w:pPr>
    <w:rPr>
      <w:rFonts w:ascii="Montserrat ExtraBold" w:eastAsiaTheme="majorEastAsia" w:hAnsi="Montserrat ExtraBold" w:cstheme="majorBidi"/>
      <w:b/>
      <w:caps/>
      <w:color w:val="262626" w:themeColor="text1" w:themeTint="D9"/>
      <w:sz w:val="32"/>
      <w:szCs w:val="32"/>
      <w:lang w:eastAsia="en-US"/>
    </w:rPr>
  </w:style>
  <w:style w:type="paragraph" w:styleId="Heading2">
    <w:name w:val="heading 2"/>
    <w:aliases w:val="Conveniat-Überschrift 2"/>
    <w:basedOn w:val="Normal"/>
    <w:next w:val="Normal"/>
    <w:link w:val="Heading2Char"/>
    <w:autoRedefine/>
    <w:uiPriority w:val="9"/>
    <w:unhideWhenUsed/>
    <w:qFormat/>
    <w:rsid w:val="00E1399B"/>
    <w:pPr>
      <w:keepNext/>
      <w:keepLines/>
      <w:numPr>
        <w:ilvl w:val="1"/>
        <w:numId w:val="10"/>
      </w:numPr>
      <w:spacing w:before="360" w:after="120"/>
      <w:jc w:val="left"/>
      <w:outlineLvl w:val="1"/>
    </w:pPr>
    <w:rPr>
      <w:rFonts w:ascii="Montserrat ExtraBold" w:eastAsiaTheme="majorEastAsia" w:hAnsi="Montserrat ExtraBold" w:cstheme="majorBidi"/>
      <w:b/>
      <w:caps/>
      <w:color w:val="262626" w:themeColor="text1" w:themeTint="D9"/>
      <w:sz w:val="28"/>
      <w:szCs w:val="28"/>
      <w:lang w:eastAsia="en-US"/>
    </w:rPr>
  </w:style>
  <w:style w:type="paragraph" w:styleId="Heading3">
    <w:name w:val="heading 3"/>
    <w:aliases w:val="Conveniat-Überschrift 3"/>
    <w:basedOn w:val="Normal"/>
    <w:next w:val="Normal"/>
    <w:link w:val="Heading3Char"/>
    <w:autoRedefine/>
    <w:uiPriority w:val="9"/>
    <w:unhideWhenUsed/>
    <w:qFormat/>
    <w:rsid w:val="00E1399B"/>
    <w:pPr>
      <w:keepNext/>
      <w:keepLines/>
      <w:numPr>
        <w:ilvl w:val="2"/>
        <w:numId w:val="10"/>
      </w:numPr>
      <w:spacing w:before="240" w:after="120"/>
      <w:jc w:val="left"/>
      <w:outlineLvl w:val="2"/>
    </w:pPr>
    <w:rPr>
      <w:rFonts w:ascii="Montserrat ExtraBold" w:eastAsiaTheme="majorEastAsia" w:hAnsi="Montserrat ExtraBold" w:cstheme="majorBidi"/>
      <w:b/>
      <w:caps/>
      <w:color w:val="0D0D0D" w:themeColor="text1" w:themeTint="F2"/>
      <w:sz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747D7E"/>
    <w:pPr>
      <w:keepNext/>
      <w:keepLines/>
      <w:numPr>
        <w:ilvl w:val="3"/>
        <w:numId w:val="10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D7E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D7E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D7E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D7E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D7E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747D7E"/>
    <w:pPr>
      <w:spacing w:after="200" w:line="240" w:lineRule="auto"/>
    </w:pPr>
    <w:rPr>
      <w:rFonts w:ascii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styleId="BookTitle">
    <w:name w:val="Book Title"/>
    <w:basedOn w:val="DefaultParagraphFont"/>
    <w:uiPriority w:val="33"/>
    <w:qFormat/>
    <w:rsid w:val="00747D7E"/>
    <w:rPr>
      <w:b/>
      <w:bCs/>
      <w:i/>
      <w:iCs/>
      <w:spacing w:val="5"/>
    </w:rPr>
  </w:style>
  <w:style w:type="character" w:styleId="Strong">
    <w:name w:val="Strong"/>
    <w:basedOn w:val="DefaultParagraphFont"/>
    <w:uiPriority w:val="22"/>
    <w:qFormat/>
    <w:rsid w:val="00747D7E"/>
    <w:rPr>
      <w:b/>
      <w:bCs/>
      <w:color w:val="auto"/>
    </w:rPr>
  </w:style>
  <w:style w:type="paragraph" w:styleId="Footer">
    <w:name w:val="footer"/>
    <w:basedOn w:val="Normal"/>
    <w:link w:val="FooterChar"/>
    <w:uiPriority w:val="99"/>
    <w:unhideWhenUsed/>
    <w:rsid w:val="00747D7E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47D7E"/>
    <w:rPr>
      <w:sz w:val="22"/>
      <w:szCs w:val="22"/>
      <w:lang w:val="de-CH" w:eastAsia="en-US"/>
    </w:rPr>
  </w:style>
  <w:style w:type="character" w:styleId="Emphasis">
    <w:name w:val="Emphasis"/>
    <w:basedOn w:val="DefaultParagraphFont"/>
    <w:uiPriority w:val="20"/>
    <w:qFormat/>
    <w:rsid w:val="00747D7E"/>
    <w:rPr>
      <w:i/>
      <w:iCs/>
      <w:color w:val="auto"/>
    </w:rPr>
  </w:style>
  <w:style w:type="character" w:styleId="HTMLCite">
    <w:name w:val="HTML Cite"/>
    <w:basedOn w:val="DefaultParagraphFont"/>
    <w:uiPriority w:val="99"/>
    <w:semiHidden/>
    <w:unhideWhenUsed/>
    <w:rsid w:val="00747D7E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D7E"/>
    <w:rPr>
      <w:color w:val="0000FF" w:themeColor="hyperlink"/>
      <w:u w:val="single"/>
    </w:rPr>
  </w:style>
  <w:style w:type="character" w:customStyle="1" w:styleId="Heading1Char">
    <w:name w:val="Heading 1 Char"/>
    <w:aliases w:val="Conveniat-Überschrift 1 Char"/>
    <w:basedOn w:val="DefaultParagraphFont"/>
    <w:link w:val="Heading1"/>
    <w:uiPriority w:val="9"/>
    <w:rsid w:val="00E1399B"/>
    <w:rPr>
      <w:rFonts w:ascii="Montserrat ExtraBold" w:eastAsiaTheme="majorEastAsia" w:hAnsi="Montserrat ExtraBold" w:cstheme="majorBidi"/>
      <w:b/>
      <w:caps/>
      <w:color w:val="262626" w:themeColor="text1" w:themeTint="D9"/>
      <w:sz w:val="32"/>
      <w:szCs w:val="32"/>
      <w:lang w:val="de-CH" w:eastAsia="en-US"/>
    </w:rPr>
  </w:style>
  <w:style w:type="paragraph" w:styleId="TOCHeading">
    <w:name w:val="TOC Heading"/>
    <w:basedOn w:val="Heading1"/>
    <w:next w:val="Normal"/>
    <w:autoRedefine/>
    <w:uiPriority w:val="39"/>
    <w:unhideWhenUsed/>
    <w:qFormat/>
    <w:rsid w:val="00747D7E"/>
    <w:pPr>
      <w:ind w:left="431" w:hanging="431"/>
      <w:outlineLvl w:val="9"/>
    </w:pPr>
  </w:style>
  <w:style w:type="character" w:styleId="IntenseEmphasis">
    <w:name w:val="Intense Emphasis"/>
    <w:basedOn w:val="DefaultParagraphFont"/>
    <w:uiPriority w:val="21"/>
    <w:qFormat/>
    <w:rsid w:val="00747D7E"/>
    <w:rPr>
      <w:b/>
      <w:bCs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747D7E"/>
    <w:rPr>
      <w:b/>
      <w:bCs/>
      <w:smallCaps/>
      <w:color w:val="404040" w:themeColor="text1" w:themeTint="BF"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D7E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D7E"/>
    <w:rPr>
      <w:i/>
      <w:iCs/>
      <w:color w:val="404040" w:themeColor="text1" w:themeTint="BF"/>
      <w:sz w:val="22"/>
      <w:szCs w:val="22"/>
      <w:lang w:val="de-CH" w:eastAsia="en-US"/>
    </w:rPr>
  </w:style>
  <w:style w:type="paragraph" w:styleId="NoSpacing">
    <w:name w:val="No Spacing"/>
    <w:aliases w:val="Conveniat-Kein Leerraum"/>
    <w:link w:val="NoSpacingChar"/>
    <w:autoRedefine/>
    <w:uiPriority w:val="1"/>
    <w:qFormat/>
    <w:rsid w:val="00630B2D"/>
    <w:rPr>
      <w:rFonts w:ascii="Helvetica" w:hAnsi="Helvetica"/>
      <w:sz w:val="22"/>
      <w:szCs w:val="22"/>
      <w:lang w:val="de-CH" w:eastAsia="en-US"/>
    </w:rPr>
  </w:style>
  <w:style w:type="character" w:customStyle="1" w:styleId="NoSpacingChar">
    <w:name w:val="No Spacing Char"/>
    <w:aliases w:val="Conveniat-Kein Leerraum Char"/>
    <w:basedOn w:val="DefaultParagraphFont"/>
    <w:link w:val="NoSpacing"/>
    <w:uiPriority w:val="1"/>
    <w:rsid w:val="00630B2D"/>
    <w:rPr>
      <w:rFonts w:ascii="Helvetica" w:hAnsi="Helvetica"/>
      <w:sz w:val="22"/>
      <w:szCs w:val="22"/>
      <w:lang w:val="de-CH" w:eastAsia="en-US"/>
    </w:rPr>
  </w:style>
  <w:style w:type="paragraph" w:styleId="Header">
    <w:name w:val="header"/>
    <w:basedOn w:val="Normal"/>
    <w:link w:val="HeaderChar"/>
    <w:uiPriority w:val="99"/>
    <w:unhideWhenUsed/>
    <w:rsid w:val="00747D7E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47D7E"/>
    <w:rPr>
      <w:sz w:val="22"/>
      <w:szCs w:val="22"/>
      <w:lang w:val="de-CH" w:eastAsia="en-US"/>
    </w:rPr>
  </w:style>
  <w:style w:type="paragraph" w:styleId="ListParagraph">
    <w:name w:val="List Paragraph"/>
    <w:aliases w:val="Conveniat-Listenabsatz"/>
    <w:basedOn w:val="Normal"/>
    <w:autoRedefine/>
    <w:uiPriority w:val="34"/>
    <w:qFormat/>
    <w:rsid w:val="00630B2D"/>
    <w:pPr>
      <w:ind w:left="720"/>
      <w:contextualSpacing/>
    </w:pPr>
    <w:rPr>
      <w:rFonts w:cstheme="minorBidi"/>
      <w:szCs w:val="22"/>
      <w:lang w:eastAsia="en-US"/>
    </w:rPr>
  </w:style>
  <w:style w:type="paragraph" w:styleId="Title">
    <w:name w:val="Title"/>
    <w:aliases w:val="Conveniat-Titel"/>
    <w:basedOn w:val="Normal"/>
    <w:next w:val="Normal"/>
    <w:link w:val="TitleChar"/>
    <w:autoRedefine/>
    <w:uiPriority w:val="10"/>
    <w:qFormat/>
    <w:rsid w:val="00630B2D"/>
    <w:pPr>
      <w:spacing w:after="0" w:line="240" w:lineRule="auto"/>
      <w:contextualSpacing/>
      <w:jc w:val="left"/>
    </w:pPr>
    <w:rPr>
      <w:rFonts w:ascii="Montserrat ExtraBold" w:eastAsiaTheme="majorEastAsia" w:hAnsi="Montserrat ExtraBold" w:cstheme="majorBidi"/>
      <w:b/>
      <w:caps/>
      <w:spacing w:val="20"/>
      <w:sz w:val="56"/>
      <w:szCs w:val="56"/>
      <w:lang w:eastAsia="en-US"/>
    </w:rPr>
  </w:style>
  <w:style w:type="character" w:customStyle="1" w:styleId="TitleChar">
    <w:name w:val="Title Char"/>
    <w:aliases w:val="Conveniat-Titel Char"/>
    <w:basedOn w:val="DefaultParagraphFont"/>
    <w:link w:val="Title"/>
    <w:uiPriority w:val="10"/>
    <w:rsid w:val="00630B2D"/>
    <w:rPr>
      <w:rFonts w:ascii="Montserrat ExtraBold" w:eastAsiaTheme="majorEastAsia" w:hAnsi="Montserrat ExtraBold" w:cstheme="majorBidi"/>
      <w:b/>
      <w:caps/>
      <w:spacing w:val="20"/>
      <w:sz w:val="56"/>
      <w:szCs w:val="56"/>
      <w:lang w:val="de-CH" w:eastAsia="en-US"/>
    </w:rPr>
  </w:style>
  <w:style w:type="paragraph" w:customStyle="1" w:styleId="MetaTitelAnschrift">
    <w:name w:val="Meta Titel Anschrift"/>
    <w:basedOn w:val="Title"/>
    <w:rsid w:val="00747D7E"/>
    <w:pPr>
      <w:jc w:val="right"/>
    </w:pPr>
    <w:rPr>
      <w:color w:val="FFFFFF" w:themeColor="background1"/>
      <w:sz w:val="28"/>
    </w:rPr>
  </w:style>
  <w:style w:type="paragraph" w:customStyle="1" w:styleId="MetaTitel">
    <w:name w:val="Meta Titel"/>
    <w:basedOn w:val="MetaTitelAnschrift"/>
    <w:rsid w:val="00747D7E"/>
    <w:pPr>
      <w:jc w:val="left"/>
    </w:pPr>
    <w:rPr>
      <w:caps w:val="0"/>
      <w:sz w:val="22"/>
    </w:rPr>
  </w:style>
  <w:style w:type="paragraph" w:customStyle="1" w:styleId="MetadatenAnschrift">
    <w:name w:val="Metadaten Anschrift"/>
    <w:basedOn w:val="NoSpacing"/>
    <w:rsid w:val="00747D7E"/>
    <w:rPr>
      <w:color w:val="FFFFFF" w:themeColor="background1"/>
    </w:rPr>
  </w:style>
  <w:style w:type="paragraph" w:customStyle="1" w:styleId="Metadaten">
    <w:name w:val="Metadaten"/>
    <w:basedOn w:val="MetadatenAnschrift"/>
    <w:qFormat/>
    <w:rsid w:val="00747D7E"/>
    <w:pPr>
      <w:tabs>
        <w:tab w:val="left" w:pos="1247"/>
      </w:tabs>
    </w:pPr>
  </w:style>
  <w:style w:type="character" w:styleId="UnresolvedMention">
    <w:name w:val="Unresolved Mention"/>
    <w:basedOn w:val="DefaultParagraphFont"/>
    <w:uiPriority w:val="99"/>
    <w:semiHidden/>
    <w:unhideWhenUsed/>
    <w:rsid w:val="00747D7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747D7E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747D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747D7E"/>
    <w:rPr>
      <w:smallCap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D7E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D7E"/>
    <w:rPr>
      <w:rFonts w:ascii="Tahoma" w:hAnsi="Tahoma" w:cs="Tahoma"/>
      <w:sz w:val="16"/>
      <w:szCs w:val="16"/>
      <w:lang w:val="de-CH" w:eastAsia="en-US"/>
    </w:rPr>
  </w:style>
  <w:style w:type="paragraph" w:styleId="NormalWeb">
    <w:name w:val="Normal (Web)"/>
    <w:basedOn w:val="Normal"/>
    <w:uiPriority w:val="99"/>
    <w:semiHidden/>
    <w:unhideWhenUsed/>
    <w:rsid w:val="00747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de-CH"/>
    </w:rPr>
  </w:style>
  <w:style w:type="table" w:styleId="TableGrid">
    <w:name w:val="Table Grid"/>
    <w:basedOn w:val="TableNormal"/>
    <w:uiPriority w:val="59"/>
    <w:rsid w:val="00747D7E"/>
    <w:rPr>
      <w:sz w:val="22"/>
      <w:szCs w:val="22"/>
      <w:lang w:val="de-CH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Conveniat-Überschrift 2 Char"/>
    <w:basedOn w:val="DefaultParagraphFont"/>
    <w:link w:val="Heading2"/>
    <w:uiPriority w:val="9"/>
    <w:rsid w:val="00E1399B"/>
    <w:rPr>
      <w:rFonts w:ascii="Montserrat ExtraBold" w:eastAsiaTheme="majorEastAsia" w:hAnsi="Montserrat ExtraBold" w:cstheme="majorBidi"/>
      <w:b/>
      <w:caps/>
      <w:color w:val="262626" w:themeColor="text1" w:themeTint="D9"/>
      <w:sz w:val="28"/>
      <w:szCs w:val="28"/>
      <w:lang w:val="de-CH" w:eastAsia="en-US"/>
    </w:rPr>
  </w:style>
  <w:style w:type="character" w:customStyle="1" w:styleId="Heading3Char">
    <w:name w:val="Heading 3 Char"/>
    <w:aliases w:val="Conveniat-Überschrift 3 Char"/>
    <w:basedOn w:val="DefaultParagraphFont"/>
    <w:link w:val="Heading3"/>
    <w:uiPriority w:val="9"/>
    <w:rsid w:val="00E1399B"/>
    <w:rPr>
      <w:rFonts w:ascii="Montserrat ExtraBold" w:eastAsiaTheme="majorEastAsia" w:hAnsi="Montserrat ExtraBold" w:cstheme="majorBidi"/>
      <w:b/>
      <w:caps/>
      <w:color w:val="0D0D0D" w:themeColor="text1" w:themeTint="F2"/>
      <w:lang w:val="de-CH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D7E"/>
    <w:rPr>
      <w:rFonts w:asciiTheme="majorHAnsi" w:eastAsiaTheme="majorEastAsia" w:hAnsiTheme="majorHAnsi" w:cstheme="majorBidi"/>
      <w:b/>
      <w:iCs/>
      <w:color w:val="000000" w:themeColor="text1"/>
      <w:sz w:val="22"/>
      <w:szCs w:val="22"/>
      <w:lang w:val="de-CH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D7E"/>
    <w:rPr>
      <w:rFonts w:asciiTheme="majorHAnsi" w:eastAsiaTheme="majorEastAsia" w:hAnsiTheme="majorHAnsi" w:cstheme="majorBidi"/>
      <w:color w:val="404040" w:themeColor="text1" w:themeTint="BF"/>
      <w:sz w:val="22"/>
      <w:szCs w:val="22"/>
      <w:lang w:val="de-CH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D7E"/>
    <w:rPr>
      <w:rFonts w:asciiTheme="majorHAnsi" w:eastAsiaTheme="majorEastAsia" w:hAnsiTheme="majorHAnsi" w:cstheme="majorBidi"/>
      <w:sz w:val="22"/>
      <w:szCs w:val="22"/>
      <w:lang w:val="de-CH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D7E"/>
    <w:rPr>
      <w:rFonts w:asciiTheme="majorHAnsi" w:eastAsiaTheme="majorEastAsia" w:hAnsiTheme="majorHAnsi" w:cstheme="majorBidi"/>
      <w:i/>
      <w:iCs/>
      <w:sz w:val="22"/>
      <w:szCs w:val="22"/>
      <w:lang w:val="de-CH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D7E"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de-CH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D7E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de-CH" w:eastAsia="en-US"/>
    </w:rPr>
  </w:style>
  <w:style w:type="paragraph" w:styleId="Subtitle">
    <w:name w:val="Subtitle"/>
    <w:aliases w:val="Conveniat-Untertitel"/>
    <w:basedOn w:val="Normal"/>
    <w:next w:val="Normal"/>
    <w:link w:val="SubtitleChar"/>
    <w:autoRedefine/>
    <w:uiPriority w:val="11"/>
    <w:qFormat/>
    <w:rsid w:val="00630B2D"/>
    <w:pPr>
      <w:numPr>
        <w:ilvl w:val="1"/>
      </w:numPr>
      <w:jc w:val="left"/>
    </w:pPr>
    <w:rPr>
      <w:rFonts w:ascii="Montserrat ExtraBold" w:hAnsi="Montserrat ExtraBold" w:cstheme="minorBidi"/>
      <w:b/>
      <w:spacing w:val="15"/>
      <w:szCs w:val="22"/>
      <w:lang w:eastAsia="en-US"/>
    </w:rPr>
  </w:style>
  <w:style w:type="character" w:customStyle="1" w:styleId="SubtitleChar">
    <w:name w:val="Subtitle Char"/>
    <w:aliases w:val="Conveniat-Untertitel Char"/>
    <w:basedOn w:val="DefaultParagraphFont"/>
    <w:link w:val="Subtitle"/>
    <w:uiPriority w:val="11"/>
    <w:rsid w:val="00630B2D"/>
    <w:rPr>
      <w:rFonts w:ascii="Montserrat ExtraBold" w:hAnsi="Montserrat ExtraBold"/>
      <w:b/>
      <w:spacing w:val="15"/>
      <w:sz w:val="22"/>
      <w:szCs w:val="22"/>
      <w:lang w:val="de-CH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7D7E"/>
    <w:pPr>
      <w:spacing w:before="200"/>
      <w:ind w:left="864" w:right="864"/>
    </w:pPr>
    <w:rPr>
      <w:rFonts w:ascii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47D7E"/>
    <w:rPr>
      <w:i/>
      <w:iCs/>
      <w:color w:val="404040" w:themeColor="text1" w:themeTint="BF"/>
      <w:sz w:val="22"/>
      <w:szCs w:val="22"/>
      <w:lang w:val="de-CH" w:eastAsia="en-US"/>
    </w:rPr>
  </w:style>
  <w:style w:type="paragraph" w:styleId="TOC1">
    <w:name w:val="toc 1"/>
    <w:aliases w:val="Formatvorlage Cevi_Verzeichnis 1"/>
    <w:basedOn w:val="Normal"/>
    <w:next w:val="Normal"/>
    <w:autoRedefine/>
    <w:uiPriority w:val="39"/>
    <w:unhideWhenUsed/>
    <w:rsid w:val="00CE320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E320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E3208"/>
    <w:pPr>
      <w:spacing w:after="100"/>
      <w:ind w:left="440"/>
    </w:pPr>
  </w:style>
  <w:style w:type="character" w:customStyle="1" w:styleId="normaltextrun">
    <w:name w:val="normaltextrun"/>
    <w:basedOn w:val="DefaultParagraphFont"/>
    <w:rsid w:val="00EC6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k\Cevi%20Schweiz\Conveniat%20Due%20-%20Dokumente\Ressort%20Infrastruktur\5.%20Zelte%20&amp;%20Grossbauten\Hofbauten\Infoblatt%20Hofbauten%202.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AA211A4776544A9043923DD5D6E869" ma:contentTypeVersion="16" ma:contentTypeDescription="Ein neues Dokument erstellen." ma:contentTypeScope="" ma:versionID="b07f4be9a14dfcac8e1e44da473d15af">
  <xsd:schema xmlns:xsd="http://www.w3.org/2001/XMLSchema" xmlns:xs="http://www.w3.org/2001/XMLSchema" xmlns:p="http://schemas.microsoft.com/office/2006/metadata/properties" xmlns:ns2="3c35cebd-cedd-46d7-9252-e8502eddba05" xmlns:ns3="7ac1044a-83dd-4fc0-baa0-79f3ea16e6bb" targetNamespace="http://schemas.microsoft.com/office/2006/metadata/properties" ma:root="true" ma:fieldsID="355280e2ecdde8ffd60b38210f53fd0c" ns2:_="" ns3:_="">
    <xsd:import namespace="3c35cebd-cedd-46d7-9252-e8502eddba05"/>
    <xsd:import namespace="7ac1044a-83dd-4fc0-baa0-79f3ea16e6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Vorsch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5cebd-cedd-46d7-9252-e8502eddba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7d980eb4-4b70-4a3c-bd5d-74595c2191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orschau" ma:index="23" nillable="true" ma:displayName="Vorschau" ma:format="Thumbnail" ma:internalName="Vorschau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1044a-83dd-4fc0-baa0-79f3ea16e6b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5c66d02-03eb-475f-a78e-074ee18fde4b}" ma:internalName="TaxCatchAll" ma:showField="CatchAllData" ma:web="7ac1044a-83dd-4fc0-baa0-79f3ea16e6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35cebd-cedd-46d7-9252-e8502eddba05">
      <Terms xmlns="http://schemas.microsoft.com/office/infopath/2007/PartnerControls"/>
    </lcf76f155ced4ddcb4097134ff3c332f>
    <TaxCatchAll xmlns="7ac1044a-83dd-4fc0-baa0-79f3ea16e6bb" xsi:nil="true"/>
    <Vorschau xmlns="3c35cebd-cedd-46d7-9252-e8502eddba0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ED9CCA-C042-4445-BDA1-BBB2E300D1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F51A75-76B1-49FD-B9C8-96BE7AD1FBC2}"/>
</file>

<file path=customXml/itemProps3.xml><?xml version="1.0" encoding="utf-8"?>
<ds:datastoreItem xmlns:ds="http://schemas.openxmlformats.org/officeDocument/2006/customXml" ds:itemID="{95EC9F3C-4F5E-4D2B-9C09-6F29D458013B}">
  <ds:schemaRefs>
    <ds:schemaRef ds:uri="http://schemas.microsoft.com/office/2006/metadata/properties"/>
    <ds:schemaRef ds:uri="http://schemas.microsoft.com/office/infopath/2007/PartnerControls"/>
    <ds:schemaRef ds:uri="3c35cebd-cedd-46d7-9252-e8502eddba05"/>
    <ds:schemaRef ds:uri="7ac1044a-83dd-4fc0-baa0-79f3ea16e6bb"/>
  </ds:schemaRefs>
</ds:datastoreItem>
</file>

<file path=customXml/itemProps4.xml><?xml version="1.0" encoding="utf-8"?>
<ds:datastoreItem xmlns:ds="http://schemas.openxmlformats.org/officeDocument/2006/customXml" ds:itemID="{7809D39D-D548-4E5C-9E4E-4014DDD876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Infoblatt Hofbauten 2.0.dotx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Stoller</dc:creator>
  <cp:keywords/>
  <dc:description/>
  <cp:lastModifiedBy>Florian Hardmeier</cp:lastModifiedBy>
  <cp:revision>91</cp:revision>
  <cp:lastPrinted>2020-01-26T07:59:00Z</cp:lastPrinted>
  <dcterms:created xsi:type="dcterms:W3CDTF">2026-04-07T03:37:00Z</dcterms:created>
  <dcterms:modified xsi:type="dcterms:W3CDTF">2026-06-16T15:39:00Z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0x01010024AA211A4776544A9043923DD5D6E869</vt:lpwstr>
  </property>
  <property fmtid="{D5CDD505-2E9C-101B-9397-08002B2CF9AE}" pid="3" name="MediaServiceImageTags">
    <vt:lpwstr/>
  </property>
</Properties>
</file>